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AF101" w14:textId="77777777" w:rsidR="00B81B73" w:rsidRDefault="00B81B73" w:rsidP="00B81B7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Nicholas MASSY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9ECAFD2" w14:textId="77777777" w:rsidR="00B81B73" w:rsidRDefault="00B81B73" w:rsidP="00B81B7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4821D9E3" w14:textId="77777777" w:rsidR="00B81B73" w:rsidRDefault="00B81B73" w:rsidP="00B81B7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5B0C80F" w14:textId="77777777" w:rsidR="00B81B73" w:rsidRDefault="00B81B73" w:rsidP="00B81B7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9F7C52E" w14:textId="77777777" w:rsidR="00B81B73" w:rsidRDefault="00B81B73" w:rsidP="00B81B7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31547ED5" w14:textId="77777777" w:rsidR="00B81B73" w:rsidRDefault="00B81B73" w:rsidP="00B81B7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11927471" w14:textId="77777777" w:rsidR="00B81B73" w:rsidRPr="00065994" w:rsidRDefault="00B81B73" w:rsidP="00B81B7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A89DC55" w14:textId="77777777" w:rsidR="00B81B73" w:rsidRDefault="00B81B73" w:rsidP="00B81B7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5D67514" w14:textId="77777777" w:rsidR="00B81B73" w:rsidRDefault="00B81B73" w:rsidP="00B81B7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F56760E" w14:textId="77777777" w:rsidR="00B81B73" w:rsidRDefault="00B81B73" w:rsidP="00B81B7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2FBBF3E" w14:textId="77777777" w:rsidR="00B81B73" w:rsidRDefault="00B81B73" w:rsidP="00B81B7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December 2023</w:t>
      </w:r>
    </w:p>
    <w:p w14:paraId="2A76AD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D3490" w14:textId="77777777" w:rsidR="00B81B73" w:rsidRDefault="00B81B73" w:rsidP="009139A6">
      <w:r>
        <w:separator/>
      </w:r>
    </w:p>
  </w:endnote>
  <w:endnote w:type="continuationSeparator" w:id="0">
    <w:p w14:paraId="68BB51A4" w14:textId="77777777" w:rsidR="00B81B73" w:rsidRDefault="00B81B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C29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B28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88F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C3B55" w14:textId="77777777" w:rsidR="00B81B73" w:rsidRDefault="00B81B73" w:rsidP="009139A6">
      <w:r>
        <w:separator/>
      </w:r>
    </w:p>
  </w:footnote>
  <w:footnote w:type="continuationSeparator" w:id="0">
    <w:p w14:paraId="04008DA1" w14:textId="77777777" w:rsidR="00B81B73" w:rsidRDefault="00B81B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1A1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9F8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F5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B7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81B73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D0C80"/>
  <w15:chartTrackingRefBased/>
  <w15:docId w15:val="{334A2C0A-455F-4B30-97E9-E6A5AB89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2024-03-28T16:04:00Z</dcterms:created>
  <dcterms:modified xsi:type="dcterms:W3CDTF">2024-03-28T16:04:00Z</dcterms:modified>
</cp:coreProperties>
</file>